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D4" w:rsidRDefault="00F418D4" w:rsidP="00457FB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ВЫСЕЛКОВСКОГО СЕЛЬСКОГО ПОСЕЛЕНИЯ</w:t>
      </w:r>
    </w:p>
    <w:p w:rsidR="00F418D4" w:rsidRDefault="00F418D4" w:rsidP="00457FB4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</w:p>
    <w:p w:rsidR="00F418D4" w:rsidRDefault="00F418D4" w:rsidP="00457FB4">
      <w:pPr>
        <w:jc w:val="center"/>
        <w:rPr>
          <w:sz w:val="28"/>
          <w:szCs w:val="28"/>
        </w:rPr>
      </w:pPr>
    </w:p>
    <w:p w:rsidR="00F418D4" w:rsidRDefault="00F418D4" w:rsidP="00457FB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VI</w:t>
      </w:r>
      <w:r>
        <w:rPr>
          <w:bCs/>
          <w:sz w:val="28"/>
          <w:szCs w:val="28"/>
        </w:rPr>
        <w:t xml:space="preserve"> сессия </w:t>
      </w: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созыва</w:t>
      </w:r>
    </w:p>
    <w:p w:rsidR="00F418D4" w:rsidRDefault="00F418D4" w:rsidP="00457FB4">
      <w:pPr>
        <w:jc w:val="center"/>
        <w:rPr>
          <w:bCs/>
          <w:sz w:val="28"/>
          <w:szCs w:val="28"/>
        </w:rPr>
      </w:pPr>
    </w:p>
    <w:p w:rsidR="00F418D4" w:rsidRDefault="00F418D4" w:rsidP="00457FB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F418D4" w:rsidRDefault="00F418D4" w:rsidP="00457FB4">
      <w:pPr>
        <w:jc w:val="center"/>
        <w:rPr>
          <w:bCs/>
          <w:sz w:val="28"/>
          <w:szCs w:val="28"/>
        </w:rPr>
      </w:pPr>
    </w:p>
    <w:p w:rsidR="00F418D4" w:rsidRDefault="00F418D4" w:rsidP="00457FB4">
      <w:pPr>
        <w:rPr>
          <w:sz w:val="28"/>
          <w:szCs w:val="28"/>
        </w:rPr>
      </w:pPr>
      <w:r>
        <w:rPr>
          <w:sz w:val="28"/>
          <w:szCs w:val="28"/>
        </w:rPr>
        <w:t>11 марта 2015 года                                                                                             № 5-46</w:t>
      </w:r>
    </w:p>
    <w:p w:rsidR="00F418D4" w:rsidRDefault="00F418D4" w:rsidP="00457FB4">
      <w:pPr>
        <w:jc w:val="center"/>
        <w:rPr>
          <w:iCs/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F418D4" w:rsidRPr="004C12E1" w:rsidRDefault="00F418D4" w:rsidP="004A412A">
      <w:pPr>
        <w:jc w:val="center"/>
        <w:rPr>
          <w:sz w:val="28"/>
          <w:szCs w:val="28"/>
        </w:rPr>
      </w:pPr>
    </w:p>
    <w:p w:rsidR="00F418D4" w:rsidRDefault="00F418D4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F418D4" w:rsidRDefault="00F418D4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F418D4" w:rsidRPr="004C12E1" w:rsidRDefault="00F418D4" w:rsidP="00CE7E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2014 года № 2-22 «</w:t>
      </w:r>
      <w:r w:rsidRPr="004C12E1">
        <w:rPr>
          <w:b/>
          <w:bCs/>
          <w:sz w:val="28"/>
          <w:szCs w:val="28"/>
        </w:rPr>
        <w:t>О бюдже</w:t>
      </w:r>
      <w:r>
        <w:rPr>
          <w:b/>
          <w:bCs/>
          <w:sz w:val="28"/>
          <w:szCs w:val="28"/>
        </w:rPr>
        <w:t>те</w:t>
      </w:r>
      <w:r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5</w:t>
      </w:r>
      <w:r w:rsidRPr="004C12E1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»</w:t>
      </w:r>
    </w:p>
    <w:p w:rsidR="00F418D4" w:rsidRDefault="00F418D4" w:rsidP="004A412A">
      <w:pPr>
        <w:jc w:val="center"/>
        <w:rPr>
          <w:sz w:val="28"/>
          <w:szCs w:val="28"/>
        </w:rPr>
      </w:pPr>
    </w:p>
    <w:p w:rsidR="00F418D4" w:rsidRPr="004C12E1" w:rsidRDefault="00F418D4" w:rsidP="00CE7ECE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Заслушав доклад заместителя главы администрации Выселковского сельского поселения Выселковского района по финансовым и производственным вопросам Т.В.Мироновой о вносимых изменениях в бюджет поселения, </w:t>
      </w:r>
      <w:r w:rsidRPr="004C12E1">
        <w:rPr>
          <w:rFonts w:ascii="Times New Roman" w:hAnsi="Times New Roman"/>
          <w:sz w:val="28"/>
          <w:szCs w:val="28"/>
        </w:rPr>
        <w:t>Совет Выс</w:t>
      </w:r>
      <w:r>
        <w:rPr>
          <w:rFonts w:ascii="Times New Roman" w:hAnsi="Times New Roman"/>
          <w:sz w:val="28"/>
          <w:szCs w:val="28"/>
        </w:rPr>
        <w:t xml:space="preserve">елковского сельского поселения Выселковского района </w:t>
      </w:r>
      <w:r>
        <w:rPr>
          <w:rFonts w:ascii="Times New Roman" w:hAnsi="Times New Roman"/>
          <w:sz w:val="28"/>
          <w:szCs w:val="28"/>
        </w:rPr>
        <w:br/>
      </w:r>
      <w:r w:rsidRPr="004C12E1">
        <w:rPr>
          <w:rFonts w:ascii="Times New Roman" w:hAnsi="Times New Roman"/>
          <w:sz w:val="28"/>
          <w:szCs w:val="28"/>
        </w:rPr>
        <w:t>р е ш и л:</w:t>
      </w:r>
    </w:p>
    <w:p w:rsidR="00F418D4" w:rsidRDefault="00F418D4" w:rsidP="00CE7ECE">
      <w:pPr>
        <w:pStyle w:val="PlainText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16 декабря 2014 года № 2-22 «О бюджете Выселковского сельского поселения Выселковского района на 2015 год» следующие изменения:</w:t>
      </w:r>
    </w:p>
    <w:p w:rsidR="00F418D4" w:rsidRPr="002311BC" w:rsidRDefault="00F418D4" w:rsidP="00CE7EC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1.1. Пункт 1</w:t>
      </w:r>
      <w:r w:rsidRPr="002311BC">
        <w:rPr>
          <w:bCs/>
          <w:iCs/>
          <w:sz w:val="28"/>
          <w:szCs w:val="28"/>
        </w:rPr>
        <w:t xml:space="preserve"> указанного решения изложить в новой редакции:</w:t>
      </w:r>
    </w:p>
    <w:p w:rsidR="00F418D4" w:rsidRPr="002311BC" w:rsidRDefault="00F418D4" w:rsidP="004A412A">
      <w:pPr>
        <w:widowControl w:val="0"/>
        <w:ind w:firstLine="900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«Пункт 1</w:t>
      </w:r>
      <w:r w:rsidRPr="002311BC">
        <w:rPr>
          <w:bCs/>
          <w:sz w:val="28"/>
          <w:szCs w:val="28"/>
        </w:rPr>
        <w:t xml:space="preserve"> </w:t>
      </w:r>
    </w:p>
    <w:p w:rsidR="00F418D4" w:rsidRDefault="00F418D4" w:rsidP="00CE7ECE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Pr="002311BC">
        <w:rPr>
          <w:bCs/>
          <w:iCs/>
          <w:sz w:val="28"/>
          <w:szCs w:val="28"/>
        </w:rPr>
        <w:t>Утвердить</w:t>
      </w:r>
      <w:r>
        <w:rPr>
          <w:bCs/>
          <w:iCs/>
          <w:sz w:val="28"/>
          <w:szCs w:val="28"/>
        </w:rPr>
        <w:t xml:space="preserve"> основные характеристики местного бюджета на 2015 год:</w:t>
      </w:r>
    </w:p>
    <w:p w:rsidR="00F418D4" w:rsidRDefault="00F418D4" w:rsidP="00CE7ECE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 общий объем доходов в сумме 98886,6 тыс. рублей;</w:t>
      </w:r>
    </w:p>
    <w:p w:rsidR="00F418D4" w:rsidRDefault="00F418D4" w:rsidP="00CE7ECE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2) о</w:t>
      </w:r>
      <w:r w:rsidRPr="001F0BC1">
        <w:rPr>
          <w:bCs/>
          <w:iCs/>
          <w:sz w:val="28"/>
          <w:szCs w:val="28"/>
        </w:rPr>
        <w:t xml:space="preserve">бщий </w:t>
      </w:r>
      <w:r>
        <w:rPr>
          <w:bCs/>
          <w:iCs/>
          <w:sz w:val="28"/>
          <w:szCs w:val="28"/>
        </w:rPr>
        <w:t>объем расходов в сумме 103096,6</w:t>
      </w:r>
      <w:r w:rsidRPr="001F0BC1">
        <w:rPr>
          <w:bCs/>
          <w:iCs/>
          <w:sz w:val="28"/>
          <w:szCs w:val="28"/>
        </w:rPr>
        <w:t xml:space="preserve"> тыс.</w:t>
      </w:r>
      <w:r>
        <w:rPr>
          <w:bCs/>
          <w:iCs/>
          <w:sz w:val="28"/>
          <w:szCs w:val="28"/>
        </w:rPr>
        <w:t xml:space="preserve"> </w:t>
      </w:r>
      <w:r w:rsidRPr="001F0BC1">
        <w:rPr>
          <w:bCs/>
          <w:iCs/>
          <w:sz w:val="28"/>
          <w:szCs w:val="28"/>
        </w:rPr>
        <w:t>рублей;</w:t>
      </w:r>
    </w:p>
    <w:p w:rsidR="00F418D4" w:rsidRPr="001F0BC1" w:rsidRDefault="00F418D4" w:rsidP="00CE7EC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</w:t>
      </w:r>
      <w:r w:rsidRPr="001F0BC1">
        <w:rPr>
          <w:bCs/>
          <w:iCs/>
          <w:sz w:val="28"/>
          <w:szCs w:val="28"/>
        </w:rPr>
        <w:t>ерхний предел муниципального внутреннего долга Выселковского сельского поселения Выселковского района на 1 января 201</w:t>
      </w:r>
      <w:r>
        <w:rPr>
          <w:bCs/>
          <w:iCs/>
          <w:sz w:val="28"/>
          <w:szCs w:val="28"/>
        </w:rPr>
        <w:t>6</w:t>
      </w:r>
      <w:r w:rsidRPr="001F0BC1">
        <w:rPr>
          <w:bCs/>
          <w:iCs/>
          <w:sz w:val="28"/>
          <w:szCs w:val="28"/>
        </w:rPr>
        <w:t xml:space="preserve"> года в сумме 0,0 тыс.</w:t>
      </w:r>
      <w:r>
        <w:rPr>
          <w:bCs/>
          <w:iCs/>
          <w:sz w:val="28"/>
          <w:szCs w:val="28"/>
        </w:rPr>
        <w:t xml:space="preserve"> </w:t>
      </w:r>
      <w:r w:rsidRPr="001F0BC1">
        <w:rPr>
          <w:bCs/>
          <w:iCs/>
          <w:sz w:val="28"/>
          <w:szCs w:val="28"/>
        </w:rPr>
        <w:t>рублей, в том числе верхний предел долга по муниципальным гарантиям Выселковского сельского поселения Выселковского района в сумме 0,0 тыс.</w:t>
      </w:r>
      <w:r>
        <w:rPr>
          <w:bCs/>
          <w:iCs/>
          <w:sz w:val="28"/>
          <w:szCs w:val="28"/>
        </w:rPr>
        <w:t xml:space="preserve"> </w:t>
      </w:r>
      <w:r w:rsidRPr="001F0BC1">
        <w:rPr>
          <w:bCs/>
          <w:iCs/>
          <w:sz w:val="28"/>
          <w:szCs w:val="28"/>
        </w:rPr>
        <w:t>рублей;</w:t>
      </w:r>
    </w:p>
    <w:p w:rsidR="00F418D4" w:rsidRDefault="00F418D4" w:rsidP="00CE7EC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4210,0 тыс. рублей».</w:t>
      </w:r>
    </w:p>
    <w:p w:rsidR="00F418D4" w:rsidRPr="00AC26E4" w:rsidRDefault="00F418D4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6, 7, 8, 9  к указанному решению изложить в новой редакции (прилагаются).</w:t>
      </w:r>
    </w:p>
    <w:p w:rsidR="00F418D4" w:rsidRDefault="00F418D4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F418D4" w:rsidRDefault="00F418D4" w:rsidP="00CE7ECE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F418D4" w:rsidRDefault="00F418D4" w:rsidP="00CE7ECE">
      <w:pPr>
        <w:rPr>
          <w:sz w:val="28"/>
          <w:szCs w:val="28"/>
        </w:rPr>
      </w:pPr>
    </w:p>
    <w:p w:rsidR="00F418D4" w:rsidRDefault="00F418D4" w:rsidP="00CE7ECE">
      <w:pPr>
        <w:rPr>
          <w:sz w:val="28"/>
          <w:szCs w:val="28"/>
        </w:rPr>
      </w:pPr>
    </w:p>
    <w:p w:rsidR="00F418D4" w:rsidRDefault="00F418D4" w:rsidP="00CE7EC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  <w:r w:rsidRPr="004C12E1">
        <w:rPr>
          <w:sz w:val="28"/>
          <w:szCs w:val="28"/>
          <w:lang w:eastAsia="en-US"/>
        </w:rPr>
        <w:t xml:space="preserve">сельского </w:t>
      </w:r>
    </w:p>
    <w:p w:rsidR="00F418D4" w:rsidRDefault="00F418D4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>
        <w:rPr>
          <w:sz w:val="28"/>
          <w:szCs w:val="28"/>
          <w:lang w:eastAsia="en-US"/>
        </w:rPr>
        <w:t xml:space="preserve">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  М.И.Хлыстун</w:t>
      </w:r>
    </w:p>
    <w:p w:rsidR="00F418D4" w:rsidRDefault="00F418D4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418D4" w:rsidRDefault="00F418D4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F418D4" w:rsidRDefault="00F418D4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F418D4" w:rsidRPr="004C12E1" w:rsidRDefault="00F418D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sectPr w:rsidR="00F418D4" w:rsidRPr="004C12E1" w:rsidSect="00FA6064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8D4" w:rsidRDefault="00F418D4" w:rsidP="00765DDD">
      <w:r>
        <w:separator/>
      </w:r>
    </w:p>
  </w:endnote>
  <w:endnote w:type="continuationSeparator" w:id="1">
    <w:p w:rsidR="00F418D4" w:rsidRDefault="00F418D4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8D4" w:rsidRDefault="00F418D4" w:rsidP="00765DDD">
      <w:r>
        <w:separator/>
      </w:r>
    </w:p>
  </w:footnote>
  <w:footnote w:type="continuationSeparator" w:id="1">
    <w:p w:rsidR="00F418D4" w:rsidRDefault="00F418D4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D4" w:rsidRPr="00765DDD" w:rsidRDefault="00F418D4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2</w:t>
    </w:r>
    <w:r w:rsidRPr="00765DDD">
      <w:rPr>
        <w:sz w:val="28"/>
      </w:rPr>
      <w:fldChar w:fldCharType="end"/>
    </w:r>
  </w:p>
  <w:p w:rsidR="00F418D4" w:rsidRDefault="00F418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04916"/>
    <w:rsid w:val="0001128E"/>
    <w:rsid w:val="000210D4"/>
    <w:rsid w:val="0002251A"/>
    <w:rsid w:val="0002493D"/>
    <w:rsid w:val="00030EF3"/>
    <w:rsid w:val="00033C4B"/>
    <w:rsid w:val="000365D2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A4C9D"/>
    <w:rsid w:val="001C484C"/>
    <w:rsid w:val="001C56AF"/>
    <w:rsid w:val="001D2B15"/>
    <w:rsid w:val="001D4796"/>
    <w:rsid w:val="001D4BEE"/>
    <w:rsid w:val="001D6165"/>
    <w:rsid w:val="001F07C8"/>
    <w:rsid w:val="001F0BC1"/>
    <w:rsid w:val="001F7C5B"/>
    <w:rsid w:val="00205401"/>
    <w:rsid w:val="002311BC"/>
    <w:rsid w:val="00231534"/>
    <w:rsid w:val="00231990"/>
    <w:rsid w:val="002513D3"/>
    <w:rsid w:val="002603CD"/>
    <w:rsid w:val="002668C8"/>
    <w:rsid w:val="002715F7"/>
    <w:rsid w:val="0029139A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050DC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D70FC"/>
    <w:rsid w:val="003E1AAF"/>
    <w:rsid w:val="003E52EE"/>
    <w:rsid w:val="003E62A1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363F9"/>
    <w:rsid w:val="00457FB4"/>
    <w:rsid w:val="004763BA"/>
    <w:rsid w:val="0047666B"/>
    <w:rsid w:val="0048680B"/>
    <w:rsid w:val="00487F81"/>
    <w:rsid w:val="00490A22"/>
    <w:rsid w:val="00490B92"/>
    <w:rsid w:val="004967B4"/>
    <w:rsid w:val="004A15BC"/>
    <w:rsid w:val="004A1CAF"/>
    <w:rsid w:val="004A2466"/>
    <w:rsid w:val="004A412A"/>
    <w:rsid w:val="004A57D4"/>
    <w:rsid w:val="004A6816"/>
    <w:rsid w:val="004B468F"/>
    <w:rsid w:val="004C12E1"/>
    <w:rsid w:val="004C218D"/>
    <w:rsid w:val="004C721A"/>
    <w:rsid w:val="004E22EC"/>
    <w:rsid w:val="004E463B"/>
    <w:rsid w:val="004F20EA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060C"/>
    <w:rsid w:val="00563E80"/>
    <w:rsid w:val="0056407A"/>
    <w:rsid w:val="00565576"/>
    <w:rsid w:val="00570E34"/>
    <w:rsid w:val="00592A37"/>
    <w:rsid w:val="005B3FA5"/>
    <w:rsid w:val="005C7DA1"/>
    <w:rsid w:val="005D681D"/>
    <w:rsid w:val="005E00F7"/>
    <w:rsid w:val="005E0603"/>
    <w:rsid w:val="005E4A4A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A7B4A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E5F3E"/>
    <w:rsid w:val="008F0DCC"/>
    <w:rsid w:val="0091032B"/>
    <w:rsid w:val="00914EAE"/>
    <w:rsid w:val="0093453A"/>
    <w:rsid w:val="0094393B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C26E4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43039"/>
    <w:rsid w:val="00B62088"/>
    <w:rsid w:val="00B62EFA"/>
    <w:rsid w:val="00B77D81"/>
    <w:rsid w:val="00B84A0F"/>
    <w:rsid w:val="00B8541A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171D5"/>
    <w:rsid w:val="00C83CDF"/>
    <w:rsid w:val="00CD3A9C"/>
    <w:rsid w:val="00CD3F04"/>
    <w:rsid w:val="00CE7D3D"/>
    <w:rsid w:val="00CE7ECE"/>
    <w:rsid w:val="00D0156A"/>
    <w:rsid w:val="00D10183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07E4"/>
    <w:rsid w:val="00DF7DAD"/>
    <w:rsid w:val="00E070A7"/>
    <w:rsid w:val="00E3071A"/>
    <w:rsid w:val="00E41399"/>
    <w:rsid w:val="00E70B12"/>
    <w:rsid w:val="00E70B14"/>
    <w:rsid w:val="00EA1FFB"/>
    <w:rsid w:val="00EA24D4"/>
    <w:rsid w:val="00EC4800"/>
    <w:rsid w:val="00EC5C9E"/>
    <w:rsid w:val="00EE53F9"/>
    <w:rsid w:val="00EF496D"/>
    <w:rsid w:val="00EF568B"/>
    <w:rsid w:val="00F07C86"/>
    <w:rsid w:val="00F418D4"/>
    <w:rsid w:val="00F514CA"/>
    <w:rsid w:val="00F712AD"/>
    <w:rsid w:val="00F8727D"/>
    <w:rsid w:val="00FA3CE5"/>
    <w:rsid w:val="00FA6064"/>
    <w:rsid w:val="00FA7350"/>
    <w:rsid w:val="00FB20BF"/>
    <w:rsid w:val="00FB6E46"/>
    <w:rsid w:val="00FC6E0A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12AD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712AD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712A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12AD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82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8373</TotalTime>
  <Pages>1</Pages>
  <Words>300</Words>
  <Characters>1710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83</cp:revision>
  <cp:lastPrinted>2015-01-13T06:43:00Z</cp:lastPrinted>
  <dcterms:created xsi:type="dcterms:W3CDTF">2012-11-13T06:11:00Z</dcterms:created>
  <dcterms:modified xsi:type="dcterms:W3CDTF">2015-03-18T07:50:00Z</dcterms:modified>
</cp:coreProperties>
</file>